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833527" w:rsidRPr="00833527">
        <w:rPr>
          <w:rFonts w:eastAsia="Arial"/>
          <w:b/>
          <w:kern w:val="3"/>
          <w:sz w:val="24"/>
          <w:szCs w:val="24"/>
          <w:lang w:eastAsia="zh-CN"/>
        </w:rPr>
        <w:t>ул.Восстания, д.49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833527" w:rsidRDefault="0010435B" w:rsidP="0083352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5094B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33527" w:rsidRPr="00833527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33527" w:rsidRPr="00833527">
        <w:rPr>
          <w:b/>
          <w:color w:val="000000"/>
          <w:kern w:val="3"/>
          <w:sz w:val="24"/>
          <w:szCs w:val="24"/>
          <w:lang w:eastAsia="zh-CN" w:bidi="hi-IN"/>
        </w:rPr>
        <w:t>39 691 491,33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33527" w:rsidRPr="0083352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внутридомовых инженерных систем ХВС </w:t>
      </w:r>
      <w:r w:rsidR="0083352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33527" w:rsidRPr="00833527">
        <w:rPr>
          <w:b/>
          <w:color w:val="000000"/>
          <w:kern w:val="3"/>
          <w:sz w:val="24"/>
          <w:szCs w:val="24"/>
          <w:lang w:eastAsia="zh-CN" w:bidi="hi-IN"/>
        </w:rPr>
        <w:t>2 013 655,21</w:t>
      </w:r>
      <w:r w:rsidR="00833527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833527" w:rsidRPr="00833527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83352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33527" w:rsidRPr="00833527">
        <w:rPr>
          <w:b/>
          <w:color w:val="000000"/>
          <w:kern w:val="3"/>
          <w:sz w:val="24"/>
          <w:szCs w:val="24"/>
          <w:lang w:eastAsia="zh-CN" w:bidi="hi-IN"/>
        </w:rPr>
        <w:t>9 122 248,20</w:t>
      </w:r>
      <w:r w:rsidR="00833527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833527" w:rsidRPr="00833527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83352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33527" w:rsidRPr="00833527">
        <w:rPr>
          <w:b/>
          <w:color w:val="000000"/>
          <w:kern w:val="3"/>
          <w:sz w:val="24"/>
          <w:szCs w:val="24"/>
          <w:lang w:eastAsia="zh-CN" w:bidi="hi-IN"/>
        </w:rPr>
        <w:t>645 623,17</w:t>
      </w:r>
      <w:r w:rsidR="00833527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833527" w:rsidRPr="00833527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83352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33527" w:rsidRPr="00833527">
        <w:rPr>
          <w:b/>
          <w:color w:val="000000"/>
          <w:kern w:val="3"/>
          <w:sz w:val="24"/>
          <w:szCs w:val="24"/>
          <w:lang w:eastAsia="zh-CN" w:bidi="hi-IN"/>
        </w:rPr>
        <w:t>41 784 423,42</w:t>
      </w:r>
      <w:r w:rsidR="00833527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33527" w:rsidRPr="00833527">
        <w:rPr>
          <w:b/>
          <w:bCs/>
          <w:color w:val="000000"/>
          <w:kern w:val="3"/>
          <w:sz w:val="24"/>
          <w:szCs w:val="24"/>
          <w:lang w:eastAsia="zh-CN" w:bidi="hi-IN"/>
        </w:rPr>
        <w:t>2 583 942,19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33527" w:rsidRPr="00833527">
        <w:rPr>
          <w:b/>
          <w:bCs/>
          <w:color w:val="000000"/>
          <w:kern w:val="3"/>
          <w:sz w:val="24"/>
          <w:szCs w:val="24"/>
          <w:lang w:eastAsia="zh-CN" w:bidi="hi-IN"/>
        </w:rPr>
        <w:t>1 398 861,62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3527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94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0E781E-7702-403C-B913-254BF621D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B77D8-0BF0-4AE7-9988-0ED0CA1A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2024-06-19T04:05:00Z</dcterms:created>
  <dcterms:modified xsi:type="dcterms:W3CDTF">2024-07-01T10:57:00Z</dcterms:modified>
</cp:coreProperties>
</file>